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0C5C5" w14:textId="05879E77" w:rsidR="006B2F86" w:rsidRDefault="00B4674A" w:rsidP="00E71FC3">
      <w:pPr>
        <w:pStyle w:val="NoSpacing"/>
      </w:pPr>
      <w:r>
        <w:rPr>
          <w:u w:val="single"/>
        </w:rPr>
        <w:t>Master William GRIFFITH</w:t>
      </w:r>
      <w:r>
        <w:t xml:space="preserve">   </w:t>
      </w:r>
      <w:proofErr w:type="gramStart"/>
      <w:r>
        <w:t xml:space="preserve">   (</w:t>
      </w:r>
      <w:proofErr w:type="gramEnd"/>
      <w:r>
        <w:t>fl.1461-93)</w:t>
      </w:r>
    </w:p>
    <w:p w14:paraId="3ED6EDA8" w14:textId="5768F4B2" w:rsidR="00B4674A" w:rsidRDefault="00B4674A" w:rsidP="00E71FC3">
      <w:pPr>
        <w:pStyle w:val="NoSpacing"/>
      </w:pPr>
      <w:r>
        <w:t xml:space="preserve">Rector of </w:t>
      </w:r>
      <w:proofErr w:type="spellStart"/>
      <w:proofErr w:type="gramStart"/>
      <w:r>
        <w:t>St.Agnes</w:t>
      </w:r>
      <w:proofErr w:type="spellEnd"/>
      <w:proofErr w:type="gramEnd"/>
      <w:r>
        <w:t xml:space="preserve"> Church, Burton Agnes, East Riding of York.</w:t>
      </w:r>
    </w:p>
    <w:p w14:paraId="708035AA" w14:textId="0197B545" w:rsidR="00B4674A" w:rsidRDefault="00B4674A" w:rsidP="00E71FC3">
      <w:pPr>
        <w:pStyle w:val="NoSpacing"/>
      </w:pPr>
    </w:p>
    <w:p w14:paraId="3411CAF2" w14:textId="29A36635" w:rsidR="00B4674A" w:rsidRDefault="00B4674A" w:rsidP="00E71FC3">
      <w:pPr>
        <w:pStyle w:val="NoSpacing"/>
      </w:pPr>
    </w:p>
    <w:p w14:paraId="7C94B862" w14:textId="298A2678" w:rsidR="00B4674A" w:rsidRDefault="00B4674A" w:rsidP="00E71FC3">
      <w:pPr>
        <w:pStyle w:val="NoSpacing"/>
      </w:pPr>
      <w:r>
        <w:t>17 Jan.1461</w:t>
      </w:r>
      <w:r>
        <w:tab/>
        <w:t>He became Rector.  (from the board in the church)</w:t>
      </w:r>
    </w:p>
    <w:p w14:paraId="33F292F3" w14:textId="5087DA84" w:rsidR="00B4674A" w:rsidRDefault="00B4674A" w:rsidP="00E71FC3">
      <w:pPr>
        <w:pStyle w:val="NoSpacing"/>
      </w:pPr>
      <w:r>
        <w:t>20 Oct.1493</w:t>
      </w:r>
      <w:r>
        <w:tab/>
        <w:t>He had resigned by this date.   (ibid.)</w:t>
      </w:r>
    </w:p>
    <w:p w14:paraId="06D6D3F2" w14:textId="7A8DA428" w:rsidR="00B4674A" w:rsidRDefault="00B4674A" w:rsidP="00E71FC3">
      <w:pPr>
        <w:pStyle w:val="NoSpacing"/>
      </w:pPr>
    </w:p>
    <w:p w14:paraId="26DF8A0B" w14:textId="68BF970B" w:rsidR="00B4674A" w:rsidRDefault="00B4674A" w:rsidP="00E71FC3">
      <w:pPr>
        <w:pStyle w:val="NoSpacing"/>
      </w:pPr>
    </w:p>
    <w:p w14:paraId="1912730A" w14:textId="7042BB68" w:rsidR="00B4674A" w:rsidRPr="00B4674A" w:rsidRDefault="00B4674A" w:rsidP="00E71FC3">
      <w:pPr>
        <w:pStyle w:val="NoSpacing"/>
      </w:pPr>
      <w:r>
        <w:t>8 April 2019</w:t>
      </w:r>
      <w:bookmarkStart w:id="0" w:name="_GoBack"/>
      <w:bookmarkEnd w:id="0"/>
    </w:p>
    <w:sectPr w:rsidR="00B4674A" w:rsidRPr="00B467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4C517" w14:textId="77777777" w:rsidR="00B4674A" w:rsidRDefault="00B4674A" w:rsidP="00E71FC3">
      <w:pPr>
        <w:spacing w:after="0" w:line="240" w:lineRule="auto"/>
      </w:pPr>
      <w:r>
        <w:separator/>
      </w:r>
    </w:p>
  </w:endnote>
  <w:endnote w:type="continuationSeparator" w:id="0">
    <w:p w14:paraId="28A105B3" w14:textId="77777777" w:rsidR="00B4674A" w:rsidRDefault="00B467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1FB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FF221" w14:textId="77777777" w:rsidR="00B4674A" w:rsidRDefault="00B4674A" w:rsidP="00E71FC3">
      <w:pPr>
        <w:spacing w:after="0" w:line="240" w:lineRule="auto"/>
      </w:pPr>
      <w:r>
        <w:separator/>
      </w:r>
    </w:p>
  </w:footnote>
  <w:footnote w:type="continuationSeparator" w:id="0">
    <w:p w14:paraId="37C09A04" w14:textId="77777777" w:rsidR="00B4674A" w:rsidRDefault="00B467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74A"/>
    <w:rsid w:val="001A7C09"/>
    <w:rsid w:val="00577BD5"/>
    <w:rsid w:val="00656CBA"/>
    <w:rsid w:val="006A1F77"/>
    <w:rsid w:val="00733BE7"/>
    <w:rsid w:val="00AB52E8"/>
    <w:rsid w:val="00B16D3F"/>
    <w:rsid w:val="00B4674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1B921"/>
  <w15:chartTrackingRefBased/>
  <w15:docId w15:val="{D636ACAC-784D-4186-A100-AFF2034DE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2019-04-08T21:07:00Z</dcterms:created>
  <dcterms:modified xsi:type="dcterms:W3CDTF">2019-04-08T21:09:00Z</dcterms:modified>
</cp:coreProperties>
</file>